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BF45A" w14:textId="7F2D7403" w:rsidR="00D62E6E" w:rsidRDefault="00D62E6E" w:rsidP="00D62E6E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</w:pPr>
      <w:r w:rsidRPr="006D3B3A">
        <w:rPr>
          <w:rFonts w:asciiTheme="minorHAnsi" w:eastAsia="Times New Roman" w:hAnsiTheme="minorHAnsi" w:cstheme="minorHAnsi"/>
          <w:bCs/>
          <w:i/>
          <w:iCs/>
          <w:sz w:val="18"/>
          <w:szCs w:val="14"/>
          <w:lang w:eastAsia="pl-PL"/>
        </w:rPr>
        <w:t xml:space="preserve">Załącznik nr </w:t>
      </w:r>
      <w:r w:rsidR="00C9474F">
        <w:rPr>
          <w:rFonts w:asciiTheme="minorHAnsi" w:eastAsia="Times New Roman" w:hAnsiTheme="minorHAnsi" w:cstheme="minorHAnsi"/>
          <w:bCs/>
          <w:i/>
          <w:iCs/>
          <w:sz w:val="18"/>
          <w:szCs w:val="14"/>
          <w:lang w:eastAsia="pl-PL"/>
        </w:rPr>
        <w:t>7</w:t>
      </w:r>
      <w:r w:rsidRPr="006D3B3A"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  <w:t xml:space="preserve"> do SWZ</w:t>
      </w:r>
    </w:p>
    <w:p w14:paraId="6460B4D1" w14:textId="77777777" w:rsidR="006D3B3A" w:rsidRPr="006D3B3A" w:rsidRDefault="006D3B3A" w:rsidP="00D62E6E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6D3B3A" w14:paraId="07A52111" w14:textId="77777777" w:rsidTr="00D62E6E">
        <w:tc>
          <w:tcPr>
            <w:tcW w:w="2800" w:type="dxa"/>
          </w:tcPr>
          <w:p w14:paraId="6A49D1FF" w14:textId="77777777" w:rsidR="00D62E6E" w:rsidRPr="006D3B3A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6D3B3A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6D3B3A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2D0A1CE9" w14:textId="77777777" w:rsidR="00D62E6E" w:rsidRPr="006D3B3A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7803DCC6" w14:textId="77777777" w:rsidR="00D62E6E" w:rsidRPr="006D3B3A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6D3B3A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73998BB" w14:textId="77777777" w:rsidR="00D62E6E" w:rsidRPr="006D3B3A" w:rsidRDefault="00D62E6E" w:rsidP="00D62E6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6D3B3A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6D3B3A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6D3B3A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D62E6E" w:rsidRPr="006D3B3A" w14:paraId="2EC4C7C9" w14:textId="77777777" w:rsidTr="00D62E6E">
        <w:tc>
          <w:tcPr>
            <w:tcW w:w="2800" w:type="dxa"/>
          </w:tcPr>
          <w:p w14:paraId="64F24890" w14:textId="77777777" w:rsidR="00D62E6E" w:rsidRPr="006D3B3A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6D3B3A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3DD6AFC7" w14:textId="77777777" w:rsidR="00D62E6E" w:rsidRPr="006D3B3A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70223B9C" w14:textId="77777777" w:rsidR="00D62E6E" w:rsidRPr="006D3B3A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6D3B3A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C55B319" w14:textId="77777777" w:rsidR="00D62E6E" w:rsidRPr="006D3B3A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6D3B3A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6D3B3A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6D3B3A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4E312DAE" w14:textId="77777777" w:rsidR="00BC121E" w:rsidRPr="006D3B3A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401002" w:rsidRPr="006D3B3A" w14:paraId="3417FB5F" w14:textId="77777777" w:rsidTr="0037524C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B246E0" w14:textId="77777777" w:rsidR="00401002" w:rsidRPr="006D3B3A" w:rsidRDefault="00401002" w:rsidP="0037524C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6D3B3A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 xml:space="preserve">OŚWIADCZENIE WYKONAWCY </w:t>
            </w:r>
          </w:p>
          <w:p w14:paraId="0555D0FA" w14:textId="77777777" w:rsidR="00401002" w:rsidRPr="006D3B3A" w:rsidRDefault="00401002" w:rsidP="0037524C">
            <w:pPr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6D3B3A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składane w zakresie art. 108 ust. 1 pkt. 5 ustawy z dnia 11 września 2019 r. Prawo zamówień publicznych (t.j. Dz. U. z 2024 r. poz. 1320 ze zm.) (dalej jako: ustawa Pzp), dotyczące:</w:t>
            </w:r>
          </w:p>
          <w:p w14:paraId="483EB2E1" w14:textId="77777777" w:rsidR="00401002" w:rsidRPr="006D3B3A" w:rsidRDefault="00401002" w:rsidP="0037524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6D3B3A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przynależności lub braku przynależności do grupy kapitałowej </w:t>
            </w:r>
          </w:p>
          <w:p w14:paraId="28613416" w14:textId="77777777" w:rsidR="00401002" w:rsidRPr="006D3B3A" w:rsidRDefault="00401002" w:rsidP="0037524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</w:tr>
    </w:tbl>
    <w:p w14:paraId="17133B03" w14:textId="77777777" w:rsidR="00BC121E" w:rsidRPr="006D3B3A" w:rsidRDefault="00401002" w:rsidP="00D62E6E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D3B3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6D3B3A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6D3B3A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6D3B3A" w14:paraId="71C6AA60" w14:textId="77777777" w:rsidTr="00D62E6E">
        <w:tc>
          <w:tcPr>
            <w:tcW w:w="2269" w:type="dxa"/>
          </w:tcPr>
          <w:p w14:paraId="57CBB137" w14:textId="77777777" w:rsidR="00D62E6E" w:rsidRPr="006D3B3A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D3B3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C5A5DA0" w14:textId="77777777" w:rsidR="00D62E6E" w:rsidRPr="006D3B3A" w:rsidRDefault="00401002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6D3B3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dostawa odczynników oraz dzierżawa analizatora do analizy moczu, dzierżawa automatycznego analizatora do technik metodą Elisa i dzierżawa analizatora do oceny równowagi kwasowo-zasadowej dla potrzeb Medycznego Laboratorium Diagnostycznego Samodzielnego Publicznego Zakładu Opieki Zdrowotnej w Siedlcach</w:t>
            </w:r>
            <w:r w:rsidR="00D62E6E" w:rsidRPr="006D3B3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401002" w:rsidRPr="006D3B3A" w14:paraId="7BA338A9" w14:textId="77777777" w:rsidTr="0037524C">
        <w:tc>
          <w:tcPr>
            <w:tcW w:w="2269" w:type="dxa"/>
          </w:tcPr>
          <w:p w14:paraId="6D830A40" w14:textId="77777777" w:rsidR="00401002" w:rsidRPr="006D3B3A" w:rsidRDefault="00401002" w:rsidP="0037524C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D3B3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72D304F" w14:textId="77777777" w:rsidR="00401002" w:rsidRPr="006D3B3A" w:rsidRDefault="00401002" w:rsidP="0037524C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6D3B3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odczynniki+dzierżawa/575/2026</w:t>
            </w:r>
          </w:p>
        </w:tc>
      </w:tr>
    </w:tbl>
    <w:p w14:paraId="3FC1B629" w14:textId="77777777" w:rsidR="00BC121E" w:rsidRPr="006D3B3A" w:rsidRDefault="00401002" w:rsidP="00A64FCF">
      <w:pPr>
        <w:spacing w:before="240" w:after="240" w:line="36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6D3B3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6D3B3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6D3B3A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BC121E" w:rsidRPr="006D3B3A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6D3B3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6D3B3A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05762C06" w14:textId="77777777" w:rsidR="00BC121E" w:rsidRPr="006D3B3A" w:rsidRDefault="00A64FCF" w:rsidP="00D62E6E">
      <w:pPr>
        <w:spacing w:after="120" w:line="36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6D3B3A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Nie przynależę / Przynależę </w:t>
      </w:r>
      <w:r w:rsidRPr="006D3B3A">
        <w:rPr>
          <w:rFonts w:asciiTheme="minorHAnsi" w:eastAsia="Times New Roman" w:hAnsiTheme="minorHAnsi" w:cstheme="minorHAnsi"/>
          <w:b/>
          <w:bCs/>
          <w:color w:val="0070C0"/>
        </w:rPr>
        <w:t xml:space="preserve">* </w:t>
      </w:r>
      <w:r w:rsidR="00BC121E" w:rsidRPr="006D3B3A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kapitałowej, w rozumieniu ustawy z dnia 16 lutego 2007 r.</w:t>
      </w:r>
      <w:r w:rsidRPr="006D3B3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6D3B3A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r w:rsidR="003030B3" w:rsidRPr="006D3B3A">
        <w:rPr>
          <w:rFonts w:asciiTheme="minorHAnsi" w:eastAsia="Times New Roman" w:hAnsiTheme="minorHAnsi" w:cstheme="minorHAnsi"/>
          <w:sz w:val="20"/>
          <w:szCs w:val="20"/>
          <w:lang w:eastAsia="pl-PL"/>
        </w:rPr>
        <w:t>t.j. Dz.U. 2024 poz. 1616</w:t>
      </w:r>
      <w:r w:rsidR="00BC121E" w:rsidRPr="006D3B3A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6D3B3A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21838F97" w14:textId="77777777" w:rsidR="00BF69A4" w:rsidRPr="006D3B3A" w:rsidRDefault="00BF69A4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D3B3A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  <w:r w:rsidR="00CF03EF" w:rsidRPr="006D3B3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1E4022" w:rsidRPr="006D3B3A">
        <w:rPr>
          <w:rFonts w:asciiTheme="minorHAnsi" w:eastAsia="Times New Roman" w:hAnsiTheme="minorHAnsi" w:cstheme="minorHAnsi"/>
          <w:b/>
          <w:bCs/>
          <w:color w:val="0070C0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3"/>
        <w:gridCol w:w="5484"/>
      </w:tblGrid>
      <w:tr w:rsidR="00BC121E" w:rsidRPr="006D3B3A" w14:paraId="1E13EFF8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84A2E" w14:textId="77777777" w:rsidR="00BC121E" w:rsidRPr="006D3B3A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D3B3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294A3" w14:textId="77777777" w:rsidR="00BC121E" w:rsidRPr="006D3B3A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D3B3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0774" w14:textId="77777777" w:rsidR="00BC121E" w:rsidRPr="006D3B3A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D3B3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6D3B3A" w14:paraId="38B34D9B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9B643" w14:textId="77777777" w:rsidR="00BC121E" w:rsidRPr="006D3B3A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D3B3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18E3" w14:textId="77777777" w:rsidR="00BC121E" w:rsidRPr="006D3B3A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695A" w14:textId="77777777" w:rsidR="00BC121E" w:rsidRPr="006D3B3A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6D3B3A" w14:paraId="500C935A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F7B8" w14:textId="77777777" w:rsidR="00BC121E" w:rsidRPr="006D3B3A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D3B3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2177" w14:textId="77777777" w:rsidR="00BC121E" w:rsidRPr="006D3B3A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0FC" w14:textId="77777777" w:rsidR="00BC121E" w:rsidRPr="006D3B3A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0D7DB932" w14:textId="77777777" w:rsidR="00BC121E" w:rsidRPr="006D3B3A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6D3B3A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lastRenderedPageBreak/>
        <w:t>Uwaga</w:t>
      </w:r>
    </w:p>
    <w:p w14:paraId="2B3660F2" w14:textId="77777777" w:rsidR="00BC121E" w:rsidRPr="006D3B3A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6D3B3A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6031FD14" w14:textId="77777777" w:rsidR="00067B62" w:rsidRPr="006D3B3A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</w:pPr>
      <w:r w:rsidRPr="006D3B3A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</w:t>
      </w:r>
      <w:r w:rsidRPr="006D3B3A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="00CF03EF" w:rsidRPr="006D3B3A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 </w:t>
      </w:r>
      <w:r w:rsidR="00CF03EF" w:rsidRPr="006D3B3A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>Niepotrzebne skreślić lub usunąć</w:t>
      </w:r>
    </w:p>
    <w:p w14:paraId="78C6C7F2" w14:textId="77777777" w:rsidR="00CF03EF" w:rsidRPr="006D3B3A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14"/>
          <w:szCs w:val="14"/>
          <w:vertAlign w:val="superscript"/>
          <w:lang w:eastAsia="pl-PL"/>
        </w:rPr>
      </w:pPr>
      <w:r w:rsidRPr="006D3B3A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**</w:t>
      </w:r>
      <w:r w:rsidRPr="006D3B3A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 xml:space="preserve"> Wypełnić jeżeli dotyczy</w:t>
      </w:r>
    </w:p>
    <w:p w14:paraId="7CF18D64" w14:textId="77777777" w:rsidR="00067B62" w:rsidRPr="006D3B3A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6D3B3A" w14:paraId="0BE8E68C" w14:textId="77777777" w:rsidTr="00620E37">
        <w:tc>
          <w:tcPr>
            <w:tcW w:w="2660" w:type="dxa"/>
          </w:tcPr>
          <w:p w14:paraId="59CA268B" w14:textId="77777777" w:rsidR="00BC121E" w:rsidRPr="006D3B3A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3B358E05" w14:textId="77777777" w:rsidR="00BC121E" w:rsidRPr="006D3B3A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6D3B3A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10962265" w14:textId="77777777" w:rsidR="00BC121E" w:rsidRPr="006D3B3A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6D3B3A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BC121E" w:rsidRPr="006D3B3A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data</w:t>
            </w:r>
            <w:r w:rsidRPr="006D3B3A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  <w:tc>
          <w:tcPr>
            <w:tcW w:w="6662" w:type="dxa"/>
          </w:tcPr>
          <w:p w14:paraId="6AB24897" w14:textId="77777777" w:rsidR="00BC121E" w:rsidRPr="006D3B3A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5497C922" w14:textId="77777777" w:rsidR="00BC121E" w:rsidRPr="006D3B3A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6D3B3A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E0BF5FD" w14:textId="77777777" w:rsidR="00BC121E" w:rsidRPr="006D3B3A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6D3B3A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401002" w:rsidRPr="006D3B3A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lub podpis zaufany lub elektroniczny podpis osobisty </w:t>
            </w:r>
            <w:r w:rsidR="00BC121E" w:rsidRPr="006D3B3A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osoby / osób uprawnionych do reprezentacji Wykonawcy</w:t>
            </w:r>
            <w:r w:rsidRPr="006D3B3A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</w:tr>
    </w:tbl>
    <w:p w14:paraId="00E1311A" w14:textId="77777777" w:rsidR="00106AC7" w:rsidRPr="006D3B3A" w:rsidRDefault="00106AC7" w:rsidP="001E4022">
      <w:pPr>
        <w:rPr>
          <w:rFonts w:asciiTheme="minorHAnsi" w:hAnsiTheme="minorHAnsi" w:cstheme="minorHAnsi"/>
          <w:sz w:val="18"/>
          <w:szCs w:val="18"/>
        </w:rPr>
      </w:pPr>
    </w:p>
    <w:sectPr w:rsidR="00106AC7" w:rsidRPr="006D3B3A" w:rsidSect="006D3B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284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446D6" w14:textId="77777777" w:rsidR="00261948" w:rsidRDefault="00261948">
      <w:r>
        <w:separator/>
      </w:r>
    </w:p>
  </w:endnote>
  <w:endnote w:type="continuationSeparator" w:id="0">
    <w:p w14:paraId="7F237EF0" w14:textId="77777777" w:rsidR="00261948" w:rsidRDefault="00261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4146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A16DCD2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4D047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43C54BF1" w14:textId="432485ED" w:rsidR="006D3B3A" w:rsidRDefault="006D3B3A" w:rsidP="006D3B3A">
    <w:pPr>
      <w:pStyle w:val="Stopka"/>
      <w:tabs>
        <w:tab w:val="left" w:pos="1984"/>
      </w:tabs>
      <w:ind w:left="-709" w:right="-568"/>
      <w:rPr>
        <w:rFonts w:ascii="Arial" w:eastAsia="Times New Roman" w:hAnsi="Arial"/>
        <w:sz w:val="24"/>
        <w:szCs w:val="20"/>
        <w:lang w:eastAsia="pl-PL"/>
      </w:rPr>
    </w:pPr>
    <w:r>
      <w:rPr>
        <w:rFonts w:ascii="Arial" w:hAnsi="Arial"/>
        <w:noProof/>
        <w:sz w:val="24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1C960EDF" wp14:editId="1BD7DC20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3335" t="5080" r="5715" b="13970"/>
              <wp:wrapNone/>
              <wp:docPr id="740267554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B095D23" id="Łącznik prosty 2" o:spid="_x0000_s1026" style="position:absolute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1" w:name="_Hlk204079734"/>
    <w:r>
      <w:tab/>
    </w:r>
  </w:p>
  <w:p w14:paraId="31D22B89" w14:textId="7B25324D" w:rsidR="009A4CD3" w:rsidRDefault="006D3B3A" w:rsidP="006D3B3A">
    <w:pPr>
      <w:pStyle w:val="Stopka"/>
      <w:tabs>
        <w:tab w:val="clear" w:pos="4536"/>
      </w:tabs>
      <w:spacing w:after="60"/>
      <w:jc w:val="center"/>
    </w:pPr>
    <w:r w:rsidRPr="006D3B3A">
      <w:rPr>
        <w:rFonts w:cs="Calibri"/>
        <w:sz w:val="15"/>
        <w:szCs w:val="15"/>
      </w:rPr>
      <w:t xml:space="preserve">SPZOZ w Siedlcach:   NIP: 821-205-60-50,  </w:t>
    </w:r>
    <w:r w:rsidRPr="006D3B3A">
      <w:rPr>
        <w:rFonts w:cs="Calibri"/>
        <w:spacing w:val="4"/>
        <w:sz w:val="15"/>
        <w:szCs w:val="15"/>
      </w:rPr>
      <w:t>REGON: 000310309,  KRS 0000001957  BDO 000144095</w:t>
    </w:r>
    <w:bookmarkEnd w:id="1"/>
    <w:r w:rsidR="009A4CD3">
      <w:rPr>
        <w:rFonts w:ascii="Arial" w:hAnsi="Arial"/>
        <w:sz w:val="18"/>
        <w:szCs w:val="18"/>
      </w:rPr>
      <w:tab/>
    </w:r>
    <w:r w:rsidR="009A4CD3" w:rsidRPr="006D3B3A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9A4CD3" w:rsidRPr="006D3B3A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9A4CD3" w:rsidRPr="006D3B3A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9A4CD3" w:rsidRPr="006D3B3A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A4CD3" w:rsidRPr="006D3B3A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9A4CD3" w:rsidRPr="006D3B3A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9A4CD3" w:rsidRPr="006D3B3A">
      <w:rPr>
        <w:rStyle w:val="Numerstrony"/>
        <w:rFonts w:asciiTheme="minorHAnsi" w:hAnsiTheme="minorHAnsi" w:cstheme="minorHAnsi"/>
        <w:sz w:val="16"/>
        <w:szCs w:val="16"/>
      </w:rPr>
      <w:t>/</w:t>
    </w:r>
    <w:r w:rsidR="009A4CD3" w:rsidRPr="006D3B3A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9A4CD3" w:rsidRPr="006D3B3A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9A4CD3" w:rsidRPr="006D3B3A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A4CD3" w:rsidRPr="006D3B3A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9A4CD3" w:rsidRPr="006D3B3A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CA51A" w14:textId="77777777" w:rsidR="00401002" w:rsidRDefault="004010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80F76" w14:textId="77777777" w:rsidR="00261948" w:rsidRDefault="00261948">
      <w:r>
        <w:separator/>
      </w:r>
    </w:p>
  </w:footnote>
  <w:footnote w:type="continuationSeparator" w:id="0">
    <w:p w14:paraId="4FEEA515" w14:textId="77777777" w:rsidR="00261948" w:rsidRDefault="00261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C1CD7" w14:textId="77777777" w:rsidR="00401002" w:rsidRDefault="004010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0AC8A" w14:textId="1EFD7463" w:rsidR="006D3B3A" w:rsidRPr="006D3B3A" w:rsidRDefault="006D3B3A" w:rsidP="006D3B3A">
    <w:pPr>
      <w:jc w:val="center"/>
      <w:rPr>
        <w:rFonts w:cs="Calibri"/>
        <w:b/>
        <w:sz w:val="20"/>
        <w:szCs w:val="20"/>
      </w:rPr>
    </w:pPr>
    <w:bookmarkStart w:id="0" w:name="_Hlk230769774"/>
    <w:r>
      <w:rPr>
        <w:rFonts w:ascii="Arial" w:hAnsi="Arial"/>
        <w:noProof/>
        <w:sz w:val="24"/>
        <w:szCs w:val="20"/>
      </w:rPr>
      <w:drawing>
        <wp:anchor distT="0" distB="0" distL="114300" distR="114300" simplePos="0" relativeHeight="251659776" behindDoc="1" locked="0" layoutInCell="1" allowOverlap="1" wp14:anchorId="5E16FBC6" wp14:editId="2E4EC58D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2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07E69A" w14:textId="77777777" w:rsidR="006D3B3A" w:rsidRDefault="006D3B3A" w:rsidP="006D3B3A">
    <w:pPr>
      <w:spacing w:line="360" w:lineRule="auto"/>
      <w:jc w:val="center"/>
      <w:rPr>
        <w:rFonts w:eastAsia="Batang" w:cs="Calibri"/>
        <w:b/>
        <w:sz w:val="20"/>
      </w:rPr>
    </w:pPr>
    <w:r w:rsidRPr="006D3B3A">
      <w:rPr>
        <w:rFonts w:cs="Calibri"/>
        <w:b/>
        <w:sz w:val="20"/>
      </w:rPr>
      <w:t xml:space="preserve">    </w:t>
    </w:r>
    <w:r>
      <w:rPr>
        <w:rFonts w:eastAsia="Batang" w:cs="Calibri"/>
        <w:b/>
      </w:rPr>
      <w:t>Samodzielny Publiczny Zakład Opieki Zdrowotnej w Siedlcach</w:t>
    </w:r>
    <w:r>
      <w:rPr>
        <w:rFonts w:eastAsia="Batang" w:cs="Calibri"/>
        <w:b/>
      </w:rPr>
      <w:br/>
      <w:t>ul. Jana Kilińskiego 29, 08 -110 Siedlce</w:t>
    </w:r>
    <w:r>
      <w:rPr>
        <w:rFonts w:eastAsia="Batang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eastAsia="Batang" w:cs="Calibri"/>
          <w:b/>
          <w:sz w:val="20"/>
        </w:rPr>
        <w:t>sekretariat@spzoz-siedlce.pl</w:t>
      </w:r>
    </w:hyperlink>
    <w:r>
      <w:rPr>
        <w:rFonts w:eastAsia="Batang" w:cs="Calibri"/>
        <w:b/>
        <w:sz w:val="20"/>
      </w:rPr>
      <w:t>,</w:t>
    </w:r>
  </w:p>
  <w:p w14:paraId="35BAFD3D" w14:textId="38D6DECB" w:rsidR="00401002" w:rsidRPr="006D3B3A" w:rsidRDefault="006D3B3A" w:rsidP="006D3B3A">
    <w:pPr>
      <w:spacing w:line="360" w:lineRule="auto"/>
      <w:jc w:val="center"/>
      <w:rPr>
        <w:rFonts w:eastAsia="Batang" w:cs="Calibri"/>
        <w:b/>
        <w:sz w:val="20"/>
      </w:rPr>
    </w:pPr>
    <w:r>
      <w:rPr>
        <w:rFonts w:ascii="Arial" w:eastAsia="Times New Roman" w:hAnsi="Arial"/>
        <w:noProof/>
        <w:sz w:val="24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2C5B8E4" wp14:editId="31DE5104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3335" t="8890" r="5715" b="10160"/>
              <wp:wrapNone/>
              <wp:docPr id="1147373070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0ED7A9" id="Łącznik prosty 3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>
      <w:rPr>
        <w:rFonts w:eastAsia="Batang" w:cs="Calibri"/>
        <w:b/>
        <w:sz w:val="20"/>
      </w:rPr>
      <w:t xml:space="preserve"> www.spzoz-siedlce.pl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302A4" w14:textId="77777777" w:rsidR="00401002" w:rsidRDefault="004010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6485124">
    <w:abstractNumId w:val="13"/>
  </w:num>
  <w:num w:numId="2" w16cid:durableId="1303727472">
    <w:abstractNumId w:val="0"/>
  </w:num>
  <w:num w:numId="3" w16cid:durableId="241259302">
    <w:abstractNumId w:val="11"/>
  </w:num>
  <w:num w:numId="4" w16cid:durableId="710615975">
    <w:abstractNumId w:val="8"/>
  </w:num>
  <w:num w:numId="5" w16cid:durableId="1843665777">
    <w:abstractNumId w:val="7"/>
  </w:num>
  <w:num w:numId="6" w16cid:durableId="1731927199">
    <w:abstractNumId w:val="1"/>
  </w:num>
  <w:num w:numId="7" w16cid:durableId="995062898">
    <w:abstractNumId w:val="6"/>
  </w:num>
  <w:num w:numId="8" w16cid:durableId="2010139547">
    <w:abstractNumId w:val="3"/>
  </w:num>
  <w:num w:numId="9" w16cid:durableId="1147623254">
    <w:abstractNumId w:val="2"/>
  </w:num>
  <w:num w:numId="10" w16cid:durableId="1053432519">
    <w:abstractNumId w:val="5"/>
  </w:num>
  <w:num w:numId="11" w16cid:durableId="2036416217">
    <w:abstractNumId w:val="10"/>
  </w:num>
  <w:num w:numId="12" w16cid:durableId="1384788292">
    <w:abstractNumId w:val="4"/>
  </w:num>
  <w:num w:numId="13" w16cid:durableId="1175263959">
    <w:abstractNumId w:val="9"/>
  </w:num>
  <w:num w:numId="14" w16cid:durableId="169013676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948"/>
    <w:rsid w:val="0000184A"/>
    <w:rsid w:val="00007C1C"/>
    <w:rsid w:val="00012997"/>
    <w:rsid w:val="000621A2"/>
    <w:rsid w:val="00067B62"/>
    <w:rsid w:val="000719DC"/>
    <w:rsid w:val="00075CEC"/>
    <w:rsid w:val="000807AB"/>
    <w:rsid w:val="000E0467"/>
    <w:rsid w:val="000F1D7A"/>
    <w:rsid w:val="00106AC7"/>
    <w:rsid w:val="00111985"/>
    <w:rsid w:val="00147532"/>
    <w:rsid w:val="001614BA"/>
    <w:rsid w:val="001718C2"/>
    <w:rsid w:val="001E4022"/>
    <w:rsid w:val="00204613"/>
    <w:rsid w:val="00261948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01002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3B3A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9474F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0505B"/>
  <w15:chartTrackingRefBased/>
  <w15:docId w15:val="{8873517F-9D53-4A13-A9BD-FD5BEDF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styleId="Hipercze">
    <w:name w:val="Hyperlink"/>
    <w:uiPriority w:val="99"/>
    <w:unhideWhenUsed/>
    <w:rsid w:val="006D3B3A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6D3B3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227</Words>
  <Characters>1758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3</cp:revision>
  <cp:lastPrinted>2010-01-07T09:39:00Z</cp:lastPrinted>
  <dcterms:created xsi:type="dcterms:W3CDTF">2026-06-15T07:33:00Z</dcterms:created>
  <dcterms:modified xsi:type="dcterms:W3CDTF">2026-06-15T07:43:00Z</dcterms:modified>
</cp:coreProperties>
</file>